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A92A" w14:textId="249774BC" w:rsidR="00450915" w:rsidRDefault="00450915" w:rsidP="004509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r w:rsidR="008F27DE">
        <w:rPr>
          <w:b/>
          <w:i/>
          <w:noProof/>
          <w:sz w:val="28"/>
        </w:rPr>
        <w:t xml:space="preserve">     </w:t>
      </w:r>
      <w:fldSimple w:instr=" DOCPROPERTY  Tdoc#  \* MERGEFORMAT ">
        <w:r w:rsidRPr="00450915">
          <w:rPr>
            <w:b/>
            <w:i/>
            <w:noProof/>
            <w:sz w:val="28"/>
            <w:lang w:val="en-US"/>
          </w:rPr>
          <w:t>R4-2502841</w:t>
        </w:r>
      </w:fldSimple>
    </w:p>
    <w:p w14:paraId="1E858D05" w14:textId="77777777" w:rsidR="00450915" w:rsidRPr="00056B4F" w:rsidRDefault="00450915" w:rsidP="00450915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>Athens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>Greece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17th February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E6420C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E6420C">
        <w:rPr>
          <w:rFonts w:ascii="Arial" w:hAnsi="Arial" w:cs="Arial"/>
          <w:sz w:val="24"/>
          <w:szCs w:val="24"/>
        </w:rPr>
        <w:fldChar w:fldCharType="begin"/>
      </w:r>
      <w:r w:rsidRPr="00E6420C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E6420C">
        <w:rPr>
          <w:rFonts w:ascii="Arial" w:hAnsi="Arial" w:cs="Arial"/>
          <w:sz w:val="24"/>
          <w:szCs w:val="24"/>
        </w:rPr>
        <w:fldChar w:fldCharType="separate"/>
      </w:r>
      <w:r w:rsidRPr="00E6420C">
        <w:rPr>
          <w:rFonts w:ascii="Arial" w:hAnsi="Arial" w:cs="Arial"/>
          <w:b/>
          <w:noProof/>
          <w:sz w:val="24"/>
          <w:szCs w:val="24"/>
        </w:rPr>
        <w:t>21st February 2025</w:t>
      </w:r>
      <w:r w:rsidRPr="00E6420C">
        <w:rPr>
          <w:rFonts w:ascii="Arial" w:hAnsi="Arial" w:cs="Arial"/>
          <w:b/>
          <w:noProof/>
          <w:sz w:val="24"/>
          <w:szCs w:val="24"/>
        </w:rPr>
        <w:fldChar w:fldCharType="end"/>
      </w:r>
    </w:p>
    <w:bookmarkEnd w:id="0"/>
    <w:p w14:paraId="1226C057" w14:textId="0766C15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C5EAA" w:rsidRPr="00DC5EAA">
        <w:rPr>
          <w:rFonts w:ascii="Arial" w:hAnsi="Arial" w:cs="Arial"/>
          <w:b/>
          <w:bCs/>
          <w:sz w:val="22"/>
          <w:lang w:val="en-US" w:eastAsia="zh-CN"/>
        </w:rPr>
        <w:t>WF on channel bandwidth for n48</w:t>
      </w:r>
    </w:p>
    <w:p w14:paraId="73AD8CE3" w14:textId="76C2EEB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C5EAA" w:rsidRPr="00DC5EAA">
        <w:rPr>
          <w:rFonts w:ascii="Arial" w:hAnsi="Arial" w:cs="Arial"/>
          <w:sz w:val="22"/>
          <w:lang w:eastAsia="zh-CN"/>
        </w:rPr>
        <w:t>6.13.2</w:t>
      </w:r>
    </w:p>
    <w:p w14:paraId="6402E503" w14:textId="74FA363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C5EAA">
        <w:rPr>
          <w:rFonts w:ascii="Arial" w:hAnsi="Arial" w:cs="Arial"/>
          <w:b/>
          <w:sz w:val="22"/>
        </w:rPr>
        <w:t xml:space="preserve">Apple, </w:t>
      </w:r>
      <w:proofErr w:type="spellStart"/>
      <w:r w:rsidR="00DC5EAA">
        <w:rPr>
          <w:rFonts w:ascii="Arial" w:hAnsi="Arial" w:cs="Arial"/>
          <w:b/>
          <w:sz w:val="22"/>
        </w:rPr>
        <w:t>CableLabs</w:t>
      </w:r>
      <w:proofErr w:type="spell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37FC5DC" w:rsidR="00EF3FF4" w:rsidRPr="00211482" w:rsidRDefault="00DC5EAA" w:rsidP="003E08FC">
      <w:pPr>
        <w:pStyle w:val="Heading1"/>
        <w:rPr>
          <w:sz w:val="32"/>
          <w:szCs w:val="18"/>
        </w:rPr>
      </w:pPr>
      <w:r w:rsidRPr="00211482">
        <w:rPr>
          <w:sz w:val="32"/>
          <w:szCs w:val="18"/>
        </w:rPr>
        <w:t>Introduction of new channel bandwidth</w:t>
      </w:r>
    </w:p>
    <w:p w14:paraId="74F8EF4A" w14:textId="5A40EB6F" w:rsidR="007670AC" w:rsidRDefault="007670AC" w:rsidP="007670AC">
      <w:pPr>
        <w:jc w:val="both"/>
        <w:rPr>
          <w:iCs/>
          <w:lang w:eastAsia="zh-CN"/>
        </w:rPr>
      </w:pPr>
      <w:proofErr w:type="spellStart"/>
      <w:r>
        <w:rPr>
          <w:iCs/>
          <w:lang w:val="sv-SE" w:eastAsia="zh-CN"/>
        </w:rPr>
        <w:t>Adding</w:t>
      </w:r>
      <w:proofErr w:type="spellEnd"/>
      <w:r>
        <w:rPr>
          <w:iCs/>
          <w:lang w:val="sv-SE" w:eastAsia="zh-CN"/>
        </w:rPr>
        <w:t xml:space="preserve"> new </w:t>
      </w:r>
      <w:proofErr w:type="spellStart"/>
      <w:r>
        <w:rPr>
          <w:iCs/>
          <w:lang w:val="sv-SE" w:eastAsia="zh-CN"/>
        </w:rPr>
        <w:t>channel</w:t>
      </w:r>
      <w:proofErr w:type="spellEnd"/>
      <w:r>
        <w:rPr>
          <w:iCs/>
          <w:lang w:val="sv-SE" w:eastAsia="zh-CN"/>
        </w:rPr>
        <w:t xml:space="preserve"> </w:t>
      </w:r>
      <w:proofErr w:type="spellStart"/>
      <w:r>
        <w:rPr>
          <w:iCs/>
          <w:lang w:val="sv-SE" w:eastAsia="zh-CN"/>
        </w:rPr>
        <w:t>bandwidth</w:t>
      </w:r>
      <w:proofErr w:type="spellEnd"/>
      <w:r>
        <w:rPr>
          <w:iCs/>
          <w:lang w:val="sv-SE" w:eastAsia="zh-CN"/>
        </w:rPr>
        <w:t xml:space="preserve"> in band n48 </w:t>
      </w:r>
      <w:proofErr w:type="spellStart"/>
      <w:r>
        <w:rPr>
          <w:iCs/>
          <w:lang w:val="sv-SE" w:eastAsia="zh-CN"/>
        </w:rPr>
        <w:t>was</w:t>
      </w:r>
      <w:proofErr w:type="spellEnd"/>
      <w:r>
        <w:rPr>
          <w:iCs/>
          <w:lang w:val="sv-SE" w:eastAsia="zh-CN"/>
        </w:rPr>
        <w:t xml:space="preserve"> </w:t>
      </w:r>
      <w:proofErr w:type="spellStart"/>
      <w:r>
        <w:rPr>
          <w:iCs/>
          <w:lang w:val="sv-SE" w:eastAsia="zh-CN"/>
        </w:rPr>
        <w:t>approved</w:t>
      </w:r>
      <w:proofErr w:type="spellEnd"/>
      <w:r>
        <w:rPr>
          <w:iCs/>
          <w:lang w:val="sv-SE" w:eastAsia="zh-CN"/>
        </w:rPr>
        <w:t xml:space="preserve"> in RAN #104 [1].</w:t>
      </w:r>
      <w:r>
        <w:rPr>
          <w:rFonts w:hint="eastAsia"/>
          <w:iCs/>
          <w:lang w:eastAsia="zh-CN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542"/>
        <w:gridCol w:w="1110"/>
        <w:gridCol w:w="1670"/>
        <w:gridCol w:w="1280"/>
        <w:gridCol w:w="2597"/>
        <w:gridCol w:w="1236"/>
        <w:gridCol w:w="617"/>
      </w:tblGrid>
      <w:tr w:rsidR="007670AC" w:rsidRPr="00394D25" w14:paraId="63896E50" w14:textId="77777777" w:rsidTr="009B06F0">
        <w:tc>
          <w:tcPr>
            <w:tcW w:w="0" w:type="auto"/>
            <w:shd w:val="clear" w:color="auto" w:fill="D9D9D9"/>
          </w:tcPr>
          <w:p w14:paraId="0D00F2DB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Band</w:t>
            </w:r>
          </w:p>
        </w:tc>
        <w:tc>
          <w:tcPr>
            <w:tcW w:w="0" w:type="auto"/>
            <w:shd w:val="clear" w:color="auto" w:fill="D9D9D9"/>
          </w:tcPr>
          <w:p w14:paraId="78717088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Channel bandwidth</w:t>
            </w:r>
          </w:p>
          <w:p w14:paraId="32F6FB5B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and SCS</w:t>
            </w:r>
          </w:p>
        </w:tc>
        <w:tc>
          <w:tcPr>
            <w:tcW w:w="0" w:type="auto"/>
            <w:shd w:val="clear" w:color="auto" w:fill="D9D9D9"/>
          </w:tcPr>
          <w:p w14:paraId="4815A5C1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Contact name, company</w:t>
            </w:r>
          </w:p>
        </w:tc>
        <w:tc>
          <w:tcPr>
            <w:tcW w:w="0" w:type="auto"/>
            <w:shd w:val="clear" w:color="auto" w:fill="D9D9D9"/>
          </w:tcPr>
          <w:p w14:paraId="0184B2D6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Contact email</w:t>
            </w:r>
          </w:p>
        </w:tc>
        <w:tc>
          <w:tcPr>
            <w:tcW w:w="0" w:type="auto"/>
            <w:shd w:val="clear" w:color="auto" w:fill="D9D9D9"/>
          </w:tcPr>
          <w:p w14:paraId="5ACD676D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Other supporting companies</w:t>
            </w:r>
          </w:p>
        </w:tc>
        <w:tc>
          <w:tcPr>
            <w:tcW w:w="0" w:type="auto"/>
            <w:shd w:val="clear" w:color="auto" w:fill="D9D9D9"/>
          </w:tcPr>
          <w:p w14:paraId="15059678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Justification</w:t>
            </w:r>
          </w:p>
        </w:tc>
        <w:tc>
          <w:tcPr>
            <w:tcW w:w="0" w:type="auto"/>
            <w:shd w:val="clear" w:color="auto" w:fill="D9D9D9"/>
          </w:tcPr>
          <w:p w14:paraId="126A3EAE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Additional information</w:t>
            </w:r>
          </w:p>
        </w:tc>
        <w:tc>
          <w:tcPr>
            <w:tcW w:w="0" w:type="auto"/>
            <w:shd w:val="clear" w:color="auto" w:fill="D9D9D9"/>
          </w:tcPr>
          <w:p w14:paraId="10F35ED3" w14:textId="77777777" w:rsidR="007670AC" w:rsidRPr="00070B95" w:rsidRDefault="007670AC" w:rsidP="009B06F0">
            <w:pPr>
              <w:spacing w:after="0"/>
              <w:jc w:val="center"/>
              <w:rPr>
                <w:b/>
                <w:bCs/>
                <w:sz w:val="16"/>
                <w:szCs w:val="18"/>
              </w:rPr>
            </w:pPr>
            <w:r w:rsidRPr="00070B95">
              <w:rPr>
                <w:b/>
                <w:bCs/>
                <w:sz w:val="16"/>
                <w:szCs w:val="18"/>
              </w:rPr>
              <w:t>status</w:t>
            </w:r>
          </w:p>
        </w:tc>
      </w:tr>
      <w:tr w:rsidR="007670AC" w:rsidRPr="00394D25" w14:paraId="7E7EE387" w14:textId="77777777" w:rsidTr="0048789A">
        <w:trPr>
          <w:trHeight w:val="1007"/>
        </w:trPr>
        <w:tc>
          <w:tcPr>
            <w:tcW w:w="0" w:type="auto"/>
            <w:shd w:val="clear" w:color="auto" w:fill="auto"/>
          </w:tcPr>
          <w:p w14:paraId="2A59CC9A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</w:rPr>
            </w:pPr>
            <w:r w:rsidRPr="00070B95">
              <w:rPr>
                <w:bCs/>
                <w:sz w:val="16"/>
                <w:szCs w:val="18"/>
              </w:rPr>
              <w:t>n48</w:t>
            </w:r>
          </w:p>
        </w:tc>
        <w:tc>
          <w:tcPr>
            <w:tcW w:w="0" w:type="auto"/>
            <w:shd w:val="clear" w:color="auto" w:fill="auto"/>
          </w:tcPr>
          <w:p w14:paraId="520B0C1B" w14:textId="77777777" w:rsidR="007670AC" w:rsidRPr="00070B95" w:rsidRDefault="007670AC" w:rsidP="009B06F0">
            <w:pPr>
              <w:spacing w:after="0"/>
              <w:jc w:val="center"/>
              <w:rPr>
                <w:bCs/>
                <w:sz w:val="16"/>
                <w:szCs w:val="18"/>
              </w:rPr>
            </w:pPr>
            <w:r w:rsidRPr="00070B95">
              <w:rPr>
                <w:bCs/>
                <w:sz w:val="16"/>
                <w:szCs w:val="18"/>
              </w:rPr>
              <w:t>50 MHz (15, 30 and 60kHz SCS)</w:t>
            </w:r>
          </w:p>
          <w:p w14:paraId="0CDC51B0" w14:textId="77777777" w:rsidR="007670AC" w:rsidRPr="00070B95" w:rsidRDefault="007670AC" w:rsidP="009B06F0">
            <w:pPr>
              <w:spacing w:after="0"/>
              <w:jc w:val="center"/>
              <w:rPr>
                <w:bCs/>
                <w:sz w:val="16"/>
                <w:szCs w:val="18"/>
              </w:rPr>
            </w:pPr>
            <w:r w:rsidRPr="00070B95">
              <w:rPr>
                <w:bCs/>
                <w:sz w:val="16"/>
                <w:szCs w:val="18"/>
              </w:rPr>
              <w:t>60, 70, 80, 90, 100 MHz (30 and 60 kHz SCS)</w:t>
            </w:r>
          </w:p>
          <w:p w14:paraId="7B36734C" w14:textId="77777777" w:rsidR="007670AC" w:rsidRPr="00070B95" w:rsidRDefault="007670AC" w:rsidP="009B06F0">
            <w:pPr>
              <w:spacing w:after="0"/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F22ACF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proofErr w:type="spellStart"/>
            <w:r w:rsidRPr="00070B95">
              <w:rPr>
                <w:bCs/>
                <w:sz w:val="16"/>
                <w:szCs w:val="18"/>
                <w:lang w:val="en-US"/>
              </w:rPr>
              <w:t>Ruoyu</w:t>
            </w:r>
            <w:proofErr w:type="spellEnd"/>
            <w:r w:rsidRPr="00070B95">
              <w:rPr>
                <w:bCs/>
                <w:sz w:val="16"/>
                <w:szCs w:val="18"/>
                <w:lang w:val="en-US"/>
              </w:rPr>
              <w:t xml:space="preserve"> Sun, Cable Labs</w:t>
            </w:r>
          </w:p>
        </w:tc>
        <w:tc>
          <w:tcPr>
            <w:tcW w:w="0" w:type="auto"/>
            <w:shd w:val="clear" w:color="auto" w:fill="auto"/>
          </w:tcPr>
          <w:p w14:paraId="4F613F4F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hyperlink r:id="rId7" w:history="1">
              <w:r w:rsidRPr="00070B95">
                <w:rPr>
                  <w:rStyle w:val="Hyperlink"/>
                  <w:bCs/>
                  <w:sz w:val="16"/>
                  <w:szCs w:val="18"/>
                  <w:lang w:val="en-US"/>
                </w:rPr>
                <w:t>R.Sun@cablelabs.com</w:t>
              </w:r>
            </w:hyperlink>
          </w:p>
          <w:p w14:paraId="60C69A21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3E13DB6D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 xml:space="preserve">Charter, </w:t>
            </w:r>
            <w:proofErr w:type="gramStart"/>
            <w:r w:rsidRPr="00070B95">
              <w:rPr>
                <w:bCs/>
                <w:sz w:val="16"/>
                <w:szCs w:val="18"/>
                <w:lang w:val="en-US"/>
              </w:rPr>
              <w:t>Comcast,  Samsung</w:t>
            </w:r>
            <w:proofErr w:type="gramEnd"/>
          </w:p>
        </w:tc>
        <w:tc>
          <w:tcPr>
            <w:tcW w:w="0" w:type="auto"/>
            <w:shd w:val="clear" w:color="auto" w:fill="auto"/>
          </w:tcPr>
          <w:p w14:paraId="1AD5AC9B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>This channel BWs are already supported in DL, they should be supported in UL as well, see RP-241541.</w:t>
            </w:r>
          </w:p>
        </w:tc>
        <w:tc>
          <w:tcPr>
            <w:tcW w:w="0" w:type="auto"/>
            <w:shd w:val="clear" w:color="auto" w:fill="auto"/>
          </w:tcPr>
          <w:p w14:paraId="124B7F24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755950D5" w14:textId="77777777" w:rsidR="007670AC" w:rsidRPr="00070B95" w:rsidRDefault="007670AC" w:rsidP="009B06F0">
            <w:pPr>
              <w:spacing w:after="0"/>
              <w:rPr>
                <w:bCs/>
                <w:sz w:val="16"/>
                <w:szCs w:val="18"/>
                <w:lang w:val="en-US"/>
              </w:rPr>
            </w:pPr>
            <w:r w:rsidRPr="00070B95">
              <w:rPr>
                <w:bCs/>
                <w:sz w:val="16"/>
                <w:szCs w:val="18"/>
                <w:lang w:val="en-US"/>
              </w:rPr>
              <w:t>new</w:t>
            </w:r>
          </w:p>
        </w:tc>
      </w:tr>
    </w:tbl>
    <w:p w14:paraId="28CB0B2A" w14:textId="04C86C4C" w:rsidR="00DC5EAA" w:rsidRDefault="00010D5B" w:rsidP="00211482">
      <w:pPr>
        <w:spacing w:before="60" w:after="120"/>
        <w:jc w:val="both"/>
      </w:pPr>
      <w:r>
        <w:t xml:space="preserve">A-MPR simulation results have been provided with the contributions [2], [3], [4], [5] and [6]. In [6] proposals for RB regions and </w:t>
      </w:r>
      <w:r w:rsidR="007670AC">
        <w:t>values for A-MPR</w:t>
      </w:r>
      <w:r>
        <w:t xml:space="preserve"> were </w:t>
      </w:r>
      <w:r w:rsidR="007670AC">
        <w:t>provided</w:t>
      </w:r>
      <w:r>
        <w:t>. This WF captures RB regions for channel sizes of 50MHz to 100MHz.</w:t>
      </w:r>
    </w:p>
    <w:p w14:paraId="0AFD0312" w14:textId="77777777" w:rsidR="0070566F" w:rsidRDefault="0070566F" w:rsidP="00211482">
      <w:pPr>
        <w:spacing w:before="60" w:after="120"/>
        <w:jc w:val="both"/>
      </w:pPr>
    </w:p>
    <w:p w14:paraId="50A29296" w14:textId="07DE6A79" w:rsidR="00211482" w:rsidRPr="00DC5EAA" w:rsidRDefault="00211482" w:rsidP="00211482">
      <w:pPr>
        <w:spacing w:after="120"/>
        <w:jc w:val="center"/>
      </w:pPr>
      <w:r>
        <w:t>Table 1: RB regions for channel bandwidth</w:t>
      </w:r>
    </w:p>
    <w:tbl>
      <w:tblPr>
        <w:tblW w:w="903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03"/>
        <w:gridCol w:w="1229"/>
        <w:gridCol w:w="1111"/>
        <w:gridCol w:w="1260"/>
        <w:gridCol w:w="709"/>
        <w:gridCol w:w="991"/>
        <w:gridCol w:w="794"/>
      </w:tblGrid>
      <w:tr w:rsidR="00DC5EAA" w:rsidRPr="00A1115A" w14:paraId="604C9CA6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6E82E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Bandwidth,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603B5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5CF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12BD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B</w:t>
            </w:r>
          </w:p>
        </w:tc>
      </w:tr>
      <w:tr w:rsidR="00DC5EAA" w:rsidRPr="00A1115A" w14:paraId="2438E129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26AC9" w14:textId="77777777" w:rsidR="00DC5EAA" w:rsidRPr="00A1115A" w:rsidRDefault="00DC5EAA" w:rsidP="009B06F0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A319" w14:textId="77777777" w:rsidR="00DC5EAA" w:rsidRPr="00A1115A" w:rsidRDefault="00DC5EAA" w:rsidP="009B06F0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626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RBstart*12*SCS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8EE5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BEC8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E575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9B70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DAAC" w14:textId="77777777" w:rsidR="00DC5EAA" w:rsidRPr="00A1115A" w:rsidRDefault="00DC5EAA" w:rsidP="009B06F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DC5EAA" w:rsidRPr="00A1115A" w14:paraId="3288FD19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66698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AAAB6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357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360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BA0" w14:textId="77777777" w:rsidR="00DC5EAA" w:rsidRPr="00A1115A" w:rsidRDefault="00DC5EAA" w:rsidP="009B06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&lt;12.6 MHz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14FE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332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778A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E152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C7C1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15C07872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27495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F636C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62AA1" w14:textId="77777777" w:rsidR="00DC5EA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12.6 MHz</w:t>
            </w:r>
          </w:p>
          <w:p w14:paraId="240E6132" w14:textId="77777777" w:rsidR="00DC5EAA" w:rsidRDefault="00DC5EAA" w:rsidP="009B06F0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3748F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B7109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2D01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44D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14BE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1E63ED92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96277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339C9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A39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44F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CF96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951F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81C1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AB7F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0E655F9E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DC9FC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C17C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BF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38.52 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C3C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C3AE" w14:textId="77777777" w:rsidR="00DC5EA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D8A8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74D4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D40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6AED1FF5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1F2C8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BE04F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645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927FE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075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&gt;36.0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E300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6DC3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7EE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4A5A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21894BA3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FDBDD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2694D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E9BC6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AA485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36.0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2E87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AAF7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88DD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7CE5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7A8BEA85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77C04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D6A17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B68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EB3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17.6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A6AE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5294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AC9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64BF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3CFEF4CE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0E92D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3CBC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CE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8C3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10.08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0C5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86AD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44900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810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6597E7D2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25CD4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FEA43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45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D7C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D363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41AD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52FB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257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847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34EDFBCF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5E67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4A3E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088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BB5" w14:textId="77777777" w:rsidR="00DC5EAA" w:rsidRP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5371BF">
              <w:rPr>
                <w:rFonts w:cs="Arial"/>
                <w:lang w:val="en-US"/>
              </w:rPr>
              <w:t>42.48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33B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194C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15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B964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10D3220B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1FCCE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C450E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&lt;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1DF" w14:textId="77777777" w:rsidR="00DC5EAA" w:rsidRP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8C64F6">
              <w:rPr>
                <w:rFonts w:cs="Arial"/>
                <w:lang w:val="en-US"/>
              </w:rPr>
              <w:t>&lt;15.84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329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578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DBDD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96DC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4D24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282D7525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DA9CF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F82B51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26FFC" w14:textId="77777777" w:rsid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8C64F6">
              <w:rPr>
                <w:rFonts w:cs="Arial"/>
                <w:lang w:val="en-US"/>
              </w:rPr>
              <w:t>15.84</w:t>
            </w:r>
            <w:r>
              <w:rPr>
                <w:rFonts w:cs="Arial"/>
                <w:lang w:val="en-US"/>
              </w:rPr>
              <w:t xml:space="preserve"> MHz</w:t>
            </w:r>
          </w:p>
          <w:p w14:paraId="43AEDACF" w14:textId="77777777" w:rsidR="00DC5EAA" w:rsidRPr="008C64F6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D13E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8B6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16FB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4FA2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D96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3A1A8DE7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DF89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37578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93F" w14:textId="77777777" w:rsidR="00DC5EAA" w:rsidRPr="008C64F6" w:rsidRDefault="00DC5EAA" w:rsidP="009B06F0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8C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E904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8015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7760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7E3B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3BA9596E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2A30C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CBD0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D34" w14:textId="77777777" w:rsidR="00DC5EAA" w:rsidRP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  <w:lang w:val="en-US"/>
              </w:rPr>
              <w:t>44.64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A49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B68E" w14:textId="77777777" w:rsidR="00DC5EA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3CBA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8EED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EE6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19164DB1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8A866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15049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630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45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B31E" w14:textId="77777777" w:rsidR="00DC5EAA" w:rsidRPr="00DC5EAA" w:rsidRDefault="00DC5EAA" w:rsidP="00DC5EAA">
            <w:pPr>
              <w:pStyle w:val="TAC"/>
              <w:jc w:val="left"/>
              <w:rPr>
                <w:rFonts w:cs="Arial"/>
                <w:lang w:val="en-US"/>
              </w:rPr>
            </w:pPr>
            <w:r>
              <w:t>&gt;</w:t>
            </w:r>
            <w:r>
              <w:rPr>
                <w:rFonts w:cs="Arial"/>
                <w:lang w:val="en-US"/>
              </w:rPr>
              <w:t>42.48MHz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4F41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43C8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4152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D5C2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6E1CD866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F4D74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B1FEC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4973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939C0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  <w:lang w:val="en-US"/>
              </w:rPr>
              <w:t>42.48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336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8FD1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4F1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F098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665A97AA" w14:textId="77777777" w:rsidTr="00DC5EAA">
        <w:trPr>
          <w:trHeight w:val="54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6B172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24DF1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BCC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771B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27.32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20B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31DA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2719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DF0B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43022AB4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93976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4281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1225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9FE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13.68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E52F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39F4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2579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790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16EE3A83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D0139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CCA2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664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79D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C159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289B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A1C5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C5C7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48B163DC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778D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2C65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62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39E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  <w:lang w:val="en-US"/>
              </w:rPr>
              <w:t>52</w:t>
            </w:r>
            <w:r w:rsidRPr="005371BF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>2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3FB3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4EB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C4FA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A387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5B13EFE7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0C577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70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43834" w14:textId="78590F25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F1C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B67D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A6A9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85A5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0C7D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19DC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763A3BE3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748BC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E29A5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04E26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CBEB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</w:rPr>
              <w:t>55.8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AE1F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9422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B105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F065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0CE13D8B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87491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CB751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3B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243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F2EF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9890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88B4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4AAA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08846CAC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2B28C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80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86F69" w14:textId="0BA702B2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515" w14:textId="77777777" w:rsidR="00DC5EAA" w:rsidRPr="000E6F00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CB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A3BB" w14:textId="77777777" w:rsidR="00DC5EAA" w:rsidRP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2490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63E1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9816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7F5DC3E2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49AC71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696077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0E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2FA8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</w:rPr>
              <w:t>55.8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FEAC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E0A1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59A6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3B5A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0A36F801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AD49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B0D9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3AD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306E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B0E4" w14:textId="77777777" w:rsidR="00DC5EA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F1F3B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CC68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B7E7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0E80F9BF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50518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90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1558A" w14:textId="211F0AB5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7A9" w14:textId="77777777" w:rsidR="00DC5EAA" w:rsidRP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054558">
              <w:rPr>
                <w:rFonts w:cs="Arial"/>
                <w:lang w:val="en-US"/>
              </w:rPr>
              <w:t>25.92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0DB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BFD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A219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6583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108F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5D8FDA93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9C5EB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A7E51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13C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A5B8" w14:textId="77777777" w:rsidR="00DC5EAA" w:rsidRPr="00DC5EAA" w:rsidRDefault="00DC5EAA" w:rsidP="009B06F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054558">
              <w:rPr>
                <w:rFonts w:cs="Arial"/>
                <w:lang w:val="en-US"/>
              </w:rPr>
              <w:t>62.28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6567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E6EC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E905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0CE8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6771DC92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F61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AE3E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70D7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CCBC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1FF7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0E22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43287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32867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0CEC4DB1" w14:textId="77777777" w:rsidTr="00DC5EA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7AF20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60930" w14:textId="3EEA8364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308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ED1B6F">
              <w:rPr>
                <w:rFonts w:cs="Arial"/>
              </w:rPr>
              <w:t>29.16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C4D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9DF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6F04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B535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9A68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6532F0DA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D44D5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F68ECC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5C5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325A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69.12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9417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517B1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92E8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8B32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DC5EAA" w:rsidRPr="00A1115A" w14:paraId="519B782E" w14:textId="77777777" w:rsidTr="00DC5EAA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C66A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CDF0" w14:textId="77777777" w:rsidR="00DC5EAA" w:rsidRPr="00A1115A" w:rsidRDefault="00DC5EAA" w:rsidP="009B06F0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4C93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BD2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E7A7" w14:textId="77777777" w:rsidR="00DC5EAA" w:rsidRPr="00A1115A" w:rsidRDefault="00DC5EAA" w:rsidP="009B06F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6CCA2" w14:textId="77777777" w:rsidR="00DC5EA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29F6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844E" w14:textId="77777777" w:rsidR="00DC5EAA" w:rsidRPr="00A1115A" w:rsidRDefault="00DC5EAA" w:rsidP="009B06F0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</w:tbl>
    <w:p w14:paraId="2A134627" w14:textId="77777777" w:rsidR="0070566F" w:rsidRDefault="0070566F" w:rsidP="0048789A">
      <w:pPr>
        <w:rPr>
          <w:b/>
          <w:lang w:eastAsia="zh-CN"/>
        </w:rPr>
      </w:pPr>
    </w:p>
    <w:p w14:paraId="31F1C27B" w14:textId="77777777" w:rsidR="0070566F" w:rsidRDefault="0070566F" w:rsidP="0048789A">
      <w:pPr>
        <w:rPr>
          <w:b/>
          <w:lang w:eastAsia="zh-CN"/>
        </w:rPr>
      </w:pPr>
    </w:p>
    <w:p w14:paraId="73537353" w14:textId="590BE9DA" w:rsidR="0048789A" w:rsidRPr="00010D5B" w:rsidRDefault="0048789A" w:rsidP="0048789A">
      <w:pPr>
        <w:rPr>
          <w:b/>
          <w:lang w:eastAsia="zh-CN"/>
        </w:rPr>
      </w:pPr>
      <w:r>
        <w:rPr>
          <w:b/>
          <w:lang w:eastAsia="zh-CN"/>
        </w:rPr>
        <w:t xml:space="preserve">Way forward: </w:t>
      </w:r>
      <w:r>
        <w:rPr>
          <w:lang w:eastAsia="zh-CN"/>
        </w:rPr>
        <w:t>Use table 1 as starting point for further discussion</w:t>
      </w:r>
      <w:r w:rsidR="001878D0">
        <w:rPr>
          <w:lang w:eastAsia="zh-CN"/>
        </w:rPr>
        <w:t xml:space="preserve"> and alignment</w:t>
      </w:r>
      <w:r w:rsidR="000E45D4">
        <w:rPr>
          <w:lang w:eastAsia="zh-CN"/>
        </w:rPr>
        <w:t xml:space="preserve"> on RB regions.</w:t>
      </w:r>
      <w:r>
        <w:rPr>
          <w:lang w:eastAsia="zh-CN"/>
        </w:rPr>
        <w:t xml:space="preserve"> </w:t>
      </w:r>
    </w:p>
    <w:p w14:paraId="4897AE3C" w14:textId="42A1E8D8" w:rsidR="000E45D4" w:rsidRDefault="0048789A" w:rsidP="000E45D4">
      <w:pPr>
        <w:pStyle w:val="B1"/>
        <w:rPr>
          <w:lang w:eastAsia="zh-CN"/>
        </w:rPr>
      </w:pPr>
      <w:r>
        <w:rPr>
          <w:lang w:eastAsia="zh-CN"/>
        </w:rPr>
        <w:t>- Companies are requested to provide feedback on the RB regions and propose changes if needed</w:t>
      </w:r>
      <w:r w:rsidR="000E45D4">
        <w:rPr>
          <w:lang w:eastAsia="zh-CN"/>
        </w:rPr>
        <w:t xml:space="preserve"> and to provide A-MPR proposals for the individual regions</w:t>
      </w:r>
      <w:r>
        <w:rPr>
          <w:lang w:eastAsia="zh-CN"/>
        </w:rPr>
        <w:t xml:space="preserve">. </w:t>
      </w:r>
    </w:p>
    <w:p w14:paraId="5B2CA1A4" w14:textId="77777777" w:rsidR="00010D5B" w:rsidRDefault="00010D5B" w:rsidP="003E08FC">
      <w:pPr>
        <w:pStyle w:val="B1"/>
        <w:rPr>
          <w:lang w:eastAsia="zh-CN"/>
        </w:rPr>
      </w:pPr>
    </w:p>
    <w:p w14:paraId="71676B81" w14:textId="77777777" w:rsidR="00DC5EAA" w:rsidRDefault="00DC5EAA" w:rsidP="00DC5EAA">
      <w:pPr>
        <w:pStyle w:val="Heading1"/>
      </w:pPr>
      <w:r>
        <w:tab/>
        <w:t>References</w:t>
      </w:r>
    </w:p>
    <w:p w14:paraId="27FE5906" w14:textId="77777777" w:rsidR="007670AC" w:rsidRPr="00392005" w:rsidRDefault="007670AC" w:rsidP="007670A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</w:pPr>
      <w:r w:rsidRPr="00392005">
        <w:t xml:space="preserve">RP-241684, “Basket WID on adding channel bandwidth support to existing NR bands”, </w:t>
      </w:r>
      <w:r w:rsidRPr="00392005">
        <w:rPr>
          <w:bCs/>
        </w:rPr>
        <w:t>Qualcomm Incorporated, 3GPP TSG RAN Meeting #104</w:t>
      </w:r>
    </w:p>
    <w:p w14:paraId="18A254AE" w14:textId="19E55EC2" w:rsidR="000708A8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R4-2415525</w:t>
      </w:r>
      <w:r>
        <w:rPr>
          <w:lang w:val="en-US"/>
        </w:rPr>
        <w:t>,</w:t>
      </w:r>
      <w:r w:rsidRPr="000708A8">
        <w:rPr>
          <w:lang w:val="en-US"/>
        </w:rPr>
        <w:t xml:space="preserve"> </w:t>
      </w:r>
      <w:r>
        <w:rPr>
          <w:lang w:val="en-US"/>
        </w:rPr>
        <w:t>“</w:t>
      </w:r>
      <w:r w:rsidRPr="000708A8">
        <w:rPr>
          <w:lang w:val="en-US"/>
        </w:rPr>
        <w:t>Simulation results for NS_27</w:t>
      </w:r>
      <w:r>
        <w:rPr>
          <w:lang w:val="en-US"/>
        </w:rPr>
        <w:t xml:space="preserve">”, Apple, </w:t>
      </w:r>
      <w:r w:rsidRPr="000708A8">
        <w:rPr>
          <w:bCs/>
        </w:rPr>
        <w:t>3GPP RAN WG4 Meeting #112bis</w:t>
      </w:r>
      <w:r w:rsidRPr="000708A8">
        <w:rPr>
          <w:b/>
        </w:rPr>
        <w:tab/>
      </w:r>
    </w:p>
    <w:p w14:paraId="18BAA236" w14:textId="77777777" w:rsidR="00C007A7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R4-2415531</w:t>
      </w:r>
      <w:r>
        <w:rPr>
          <w:lang w:val="en-US"/>
        </w:rPr>
        <w:t>,</w:t>
      </w:r>
      <w:r w:rsidRPr="000708A8">
        <w:rPr>
          <w:lang w:val="en-US"/>
        </w:rPr>
        <w:t xml:space="preserve"> </w:t>
      </w:r>
      <w:r>
        <w:rPr>
          <w:lang w:val="en-US"/>
        </w:rPr>
        <w:t>“</w:t>
      </w:r>
      <w:r w:rsidRPr="000708A8">
        <w:rPr>
          <w:lang w:val="en-US"/>
        </w:rPr>
        <w:t>n48 wider BWs and NS_27 values</w:t>
      </w:r>
      <w:r>
        <w:rPr>
          <w:lang w:val="en-US"/>
        </w:rPr>
        <w:t xml:space="preserve">”, Qualcomm, </w:t>
      </w:r>
      <w:r w:rsidRPr="000708A8">
        <w:rPr>
          <w:lang w:val="en-US"/>
        </w:rPr>
        <w:t>3GPP TSG-RAN4 Meeting #112bis</w:t>
      </w:r>
    </w:p>
    <w:p w14:paraId="3D1EAADF" w14:textId="218E81E3" w:rsidR="000708A8" w:rsidRDefault="00C007A7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C007A7">
        <w:rPr>
          <w:lang w:val="en-US"/>
        </w:rPr>
        <w:t>R4-2416214</w:t>
      </w:r>
      <w:r>
        <w:rPr>
          <w:lang w:val="en-US"/>
        </w:rPr>
        <w:t>, “</w:t>
      </w:r>
      <w:r w:rsidRPr="00C007A7">
        <w:t>n48 NS_27 A-MPR simulations beyond 40 MHz CBW</w:t>
      </w:r>
      <w:r>
        <w:rPr>
          <w:lang w:val="en-US"/>
        </w:rPr>
        <w:t xml:space="preserve">”, Nokia, </w:t>
      </w:r>
      <w:r w:rsidRPr="00C007A7">
        <w:rPr>
          <w:lang w:val="en-US"/>
        </w:rPr>
        <w:t>3GPP TSG-RAN4 Meeting #112bis</w:t>
      </w:r>
      <w:r>
        <w:rPr>
          <w:lang w:val="en-US"/>
        </w:rPr>
        <w:t xml:space="preserve">  </w:t>
      </w:r>
      <w:r w:rsidR="000708A8" w:rsidRPr="000708A8">
        <w:rPr>
          <w:lang w:val="en-US"/>
        </w:rPr>
        <w:t xml:space="preserve">  </w:t>
      </w:r>
    </w:p>
    <w:p w14:paraId="27A90522" w14:textId="41EF1386" w:rsidR="000708A8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R4-2417746</w:t>
      </w:r>
      <w:r>
        <w:rPr>
          <w:lang w:val="en-US"/>
        </w:rPr>
        <w:t>, “</w:t>
      </w:r>
      <w:r w:rsidRPr="000708A8">
        <w:rPr>
          <w:lang w:val="en-US"/>
        </w:rPr>
        <w:t>n48: Adding channels of 50MHz and beyond</w:t>
      </w:r>
      <w:r>
        <w:rPr>
          <w:lang w:val="en-US"/>
        </w:rPr>
        <w:t xml:space="preserve">”, Apple, </w:t>
      </w:r>
      <w:r w:rsidRPr="000708A8">
        <w:rPr>
          <w:lang w:val="en-US"/>
        </w:rPr>
        <w:t>3GPP RAN WG4 Meeting #113</w:t>
      </w:r>
    </w:p>
    <w:p w14:paraId="7388801E" w14:textId="47480DC5" w:rsidR="000708A8" w:rsidRPr="0059321E" w:rsidRDefault="000708A8" w:rsidP="00DC5EAA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lang w:val="en-US"/>
        </w:rPr>
      </w:pPr>
      <w:r w:rsidRPr="000708A8">
        <w:rPr>
          <w:lang w:val="en-US"/>
        </w:rPr>
        <w:t>R4-2500306</w:t>
      </w:r>
      <w:r w:rsidR="004238F7">
        <w:rPr>
          <w:lang w:val="en-US"/>
        </w:rPr>
        <w:t>,</w:t>
      </w:r>
      <w:r w:rsidRPr="000708A8">
        <w:rPr>
          <w:lang w:val="en-US"/>
        </w:rPr>
        <w:t xml:space="preserve"> </w:t>
      </w:r>
      <w:r w:rsidR="004238F7">
        <w:rPr>
          <w:lang w:val="en-US"/>
        </w:rPr>
        <w:t>“</w:t>
      </w:r>
      <w:r w:rsidRPr="000708A8">
        <w:rPr>
          <w:lang w:val="en-US"/>
        </w:rPr>
        <w:t>n48: Adding channels of 50MHz and beyond</w:t>
      </w:r>
      <w:r w:rsidR="004238F7">
        <w:rPr>
          <w:lang w:val="en-US"/>
        </w:rPr>
        <w:t xml:space="preserve">”, Apple, </w:t>
      </w:r>
      <w:r w:rsidR="004238F7" w:rsidRPr="004238F7">
        <w:rPr>
          <w:lang w:val="en-US"/>
        </w:rPr>
        <w:t>3GPP RAN WG4 Meeting #11</w:t>
      </w:r>
      <w:r w:rsidR="004238F7">
        <w:rPr>
          <w:lang w:val="en-US"/>
        </w:rPr>
        <w:t xml:space="preserve">4 </w:t>
      </w:r>
      <w:r w:rsidRPr="000708A8">
        <w:rPr>
          <w:lang w:val="en-US"/>
        </w:rPr>
        <w:t xml:space="preserve">  </w:t>
      </w:r>
    </w:p>
    <w:p w14:paraId="7A9E6D5B" w14:textId="77777777" w:rsidR="00DC5EAA" w:rsidRPr="00E01E59" w:rsidRDefault="00DC5EAA" w:rsidP="00DC5EAA">
      <w:pPr>
        <w:ind w:left="360"/>
        <w:rPr>
          <w:lang w:val="en-US"/>
        </w:rPr>
      </w:pPr>
    </w:p>
    <w:p w14:paraId="74140C72" w14:textId="60B3EBBC" w:rsidR="00163132" w:rsidRPr="00DC5EAA" w:rsidRDefault="00163132" w:rsidP="00DC5EAA">
      <w:pPr>
        <w:pStyle w:val="Heading1"/>
        <w:pBdr>
          <w:top w:val="single" w:sz="12" w:space="0" w:color="auto"/>
        </w:pBdr>
        <w:rPr>
          <w:lang w:val="en-US" w:eastAsia="zh-CN"/>
        </w:rPr>
      </w:pPr>
    </w:p>
    <w:sectPr w:rsidR="00163132" w:rsidRPr="00DC5EA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8D533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55CF116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0829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D2A50BB" w14:textId="77777777" w:rsidR="00E8002F" w:rsidRPr="00A10429" w:rsidRDefault="00E8002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8997045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3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D5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BF9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8A8"/>
    <w:rsid w:val="00070B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5D4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3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F22"/>
    <w:rsid w:val="00183889"/>
    <w:rsid w:val="00183CEE"/>
    <w:rsid w:val="00184F92"/>
    <w:rsid w:val="001856EB"/>
    <w:rsid w:val="00185B97"/>
    <w:rsid w:val="00186634"/>
    <w:rsid w:val="00186D2E"/>
    <w:rsid w:val="001876A5"/>
    <w:rsid w:val="001878D0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482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415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8F7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1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89A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66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0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DE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2C7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7A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AA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02F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0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09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50915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450915"/>
    <w:rPr>
      <w:rFonts w:ascii="Arial" w:eastAsia="Malgun Gothic" w:hAnsi="Arial"/>
      <w:lang w:eastAsia="ko-KR"/>
    </w:rPr>
  </w:style>
  <w:style w:type="character" w:styleId="Hyperlink">
    <w:name w:val="Hyperlink"/>
    <w:basedOn w:val="DefaultParagraphFont"/>
    <w:uiPriority w:val="99"/>
    <w:unhideWhenUsed/>
    <w:rsid w:val="004509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509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Sun@cablelab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26</TotalTime>
  <Pages>2</Pages>
  <Words>503</Words>
  <Characters>2871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21</cp:revision>
  <dcterms:created xsi:type="dcterms:W3CDTF">2023-01-18T14:53:00Z</dcterms:created>
  <dcterms:modified xsi:type="dcterms:W3CDTF">2025-02-19T20:16:00Z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